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5C97F1BE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 xml:space="preserve">Πίνακας Συμμόρφωσης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6FE2BDF4" w:rsidR="00A24C38" w:rsidRPr="008D329F" w:rsidRDefault="00B83D9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</w:p>
          <w:p w14:paraId="014B435E" w14:textId="6A6542DA" w:rsidR="00087CF8" w:rsidRDefault="00B83D96" w:rsidP="00087CF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Γωνιόμετρο Πλαστικό 360  (2</w:t>
            </w:r>
            <w:r w:rsidR="00087CF8">
              <w:rPr>
                <w:color w:val="000000"/>
                <w:sz w:val="16"/>
                <w:szCs w:val="16"/>
              </w:rPr>
              <w:t>0 εκτοστών)</w:t>
            </w:r>
          </w:p>
          <w:p w14:paraId="1B4D83D4" w14:textId="5BA55518" w:rsidR="008D329F" w:rsidRPr="008D329F" w:rsidRDefault="008D329F" w:rsidP="00B83D9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55F2DF8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594A1FA1" w:rsidR="008D329F" w:rsidRPr="008D329F" w:rsidRDefault="00087CF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ΠΛΑΣΤΙΚΟ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3DE9FF58" w:rsidR="008D329F" w:rsidRPr="008D329F" w:rsidRDefault="00087CF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360 ΜΟΙΡΩΝ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4F9C2AF7" w:rsidR="008D329F" w:rsidRPr="00087CF8" w:rsidRDefault="00AE4F9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  <w:r w:rsidR="00087CF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="00087CF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CM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031073C3" w:rsidR="008D329F" w:rsidRPr="008D329F" w:rsidRDefault="006E77A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46986AC" w:rsidR="008D329F" w:rsidRPr="008D329F" w:rsidRDefault="00B83D9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87CF8"/>
    <w:rsid w:val="000E333F"/>
    <w:rsid w:val="00115F5C"/>
    <w:rsid w:val="0024151E"/>
    <w:rsid w:val="002C5B52"/>
    <w:rsid w:val="00483071"/>
    <w:rsid w:val="005677DB"/>
    <w:rsid w:val="00601FB8"/>
    <w:rsid w:val="006E77A7"/>
    <w:rsid w:val="007C3968"/>
    <w:rsid w:val="008D329F"/>
    <w:rsid w:val="009A6F68"/>
    <w:rsid w:val="00A24C38"/>
    <w:rsid w:val="00A432FE"/>
    <w:rsid w:val="00AE4F97"/>
    <w:rsid w:val="00B83D96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ACCD278</Template>
  <TotalTime>0</TotalTime>
  <Pages>1</Pages>
  <Words>42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2025-11-03T10:40:00Z</dcterms:created>
  <dcterms:modified xsi:type="dcterms:W3CDTF">2025-11-20T12:45:00Z</dcterms:modified>
</cp:coreProperties>
</file>